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F10" w:rsidRDefault="00403F10" w:rsidP="00403F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MILDENHAM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403F10" w:rsidRDefault="00403F10" w:rsidP="00403F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3F10" w:rsidRDefault="00403F10" w:rsidP="00403F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3F10" w:rsidRDefault="00403F10" w:rsidP="00403F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Worcester into lands </w:t>
      </w:r>
    </w:p>
    <w:p w:rsidR="00403F10" w:rsidRDefault="00403F10" w:rsidP="00403F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Anne Stafford, Countess of March(q.v.).</w:t>
      </w:r>
    </w:p>
    <w:p w:rsidR="00403F10" w:rsidRDefault="00403F10" w:rsidP="00403F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24-70)</w:t>
      </w:r>
    </w:p>
    <w:p w:rsidR="00403F10" w:rsidRDefault="00403F10" w:rsidP="00403F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3F10" w:rsidRDefault="00403F10" w:rsidP="00403F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3F10" w:rsidRPr="00A90196" w:rsidRDefault="00403F10" w:rsidP="00403F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2016</w:t>
      </w:r>
    </w:p>
    <w:p w:rsidR="006B2F86" w:rsidRPr="00403F10" w:rsidRDefault="00403F1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03F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F10" w:rsidRDefault="00403F10" w:rsidP="00E71FC3">
      <w:pPr>
        <w:spacing w:after="0" w:line="240" w:lineRule="auto"/>
      </w:pPr>
      <w:r>
        <w:separator/>
      </w:r>
    </w:p>
  </w:endnote>
  <w:endnote w:type="continuationSeparator" w:id="0">
    <w:p w:rsidR="00403F10" w:rsidRDefault="00403F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F10" w:rsidRDefault="00403F10" w:rsidP="00E71FC3">
      <w:pPr>
        <w:spacing w:after="0" w:line="240" w:lineRule="auto"/>
      </w:pPr>
      <w:r>
        <w:separator/>
      </w:r>
    </w:p>
  </w:footnote>
  <w:footnote w:type="continuationSeparator" w:id="0">
    <w:p w:rsidR="00403F10" w:rsidRDefault="00403F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F10"/>
    <w:rsid w:val="00403F1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B1E68"/>
  <w15:chartTrackingRefBased/>
  <w15:docId w15:val="{1AB20696-75AF-4014-BDCB-EEB464A92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2016-03-17T21:53:00Z</dcterms:created>
  <dcterms:modified xsi:type="dcterms:W3CDTF">2016-03-17T21:53:00Z</dcterms:modified>
</cp:coreProperties>
</file>